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DC5A90" w:rsidP="00A03C89" w:rsidRDefault="00DC5A90" w14:paraId="72A3D3EC" w14:textId="3485103F">
      <w:pPr>
        <w:jc w:val="center"/>
      </w:pPr>
    </w:p>
    <w:p w:rsidRPr="00DC5A90" w:rsidR="00A4355A" w:rsidP="00A03C89" w:rsidRDefault="00A4355A" w14:paraId="6FCD1F5E" w14:textId="77777777">
      <w:pPr>
        <w:jc w:val="center"/>
      </w:pPr>
    </w:p>
    <w:p w:rsidRPr="00A4355A" w:rsidR="00C42AF6" w:rsidP="0641EE27" w:rsidRDefault="00C42AF6" w14:paraId="341B7A19" w14:textId="5EF7AC9A">
      <w:pPr>
        <w:pStyle w:val="Tittel"/>
        <w:suppressLineNumbers w:val="0"/>
        <w:bidi w:val="0"/>
        <w:spacing w:before="0" w:beforeAutospacing="off" w:after="0" w:afterAutospacing="off" w:line="240" w:lineRule="auto"/>
        <w:ind w:left="0" w:right="0"/>
        <w:jc w:val="left"/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</w:pPr>
      <w:r w:rsidRPr="0641EE27" w:rsidR="00C42AF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Forpliktelseserklæring</w:t>
      </w:r>
      <w:r w:rsidRPr="0641EE27" w:rsidR="00C42AF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0641EE27" w:rsidR="00A608F3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–</w:t>
      </w:r>
      <w:r w:rsidRPr="0641EE27" w:rsidR="00A4355A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0641EE27" w:rsidR="00A608F3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avtale</w:t>
      </w:r>
      <w:r w:rsidRPr="0641EE27" w:rsidR="00FF28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for</w:t>
      </w:r>
      <w:r w:rsidRPr="0641EE27" w:rsidR="488D4BDF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0641EE27" w:rsidR="71B1A3F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rehabilitering</w:t>
      </w:r>
      <w:r w:rsidRPr="0641EE27" w:rsidR="71B1A3F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av toalett i Frognerparken</w:t>
      </w:r>
    </w:p>
    <w:p w:rsidR="00C83E04" w:rsidP="00C83E04" w:rsidRDefault="00C83E04" w14:paraId="6D98A12B" w14:textId="77777777">
      <w:pPr>
        <w:tabs>
          <w:tab w:val="left" w:pos="2520"/>
        </w:tabs>
        <w:spacing w:after="0"/>
      </w:pPr>
    </w:p>
    <w:p w:rsidRPr="00222C85" w:rsidR="00C83E04" w:rsidP="00A03C89" w:rsidRDefault="00C83E04" w14:paraId="76884C66" w14:textId="77777777">
      <w:pPr>
        <w:tabs>
          <w:tab w:val="left" w:pos="2520"/>
        </w:tabs>
      </w:pPr>
      <w:r>
        <w:t>Jf. Forskrift om anskaffelser (FOA) §§ 16-10 og 16-11</w:t>
      </w:r>
    </w:p>
    <w:p w:rsidR="00A03C89" w:rsidP="00A03C89" w:rsidRDefault="00A03C89" w14:paraId="4FC443F3" w14:textId="7459CAF1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Pr="008620B7" w:rsidR="00686C9E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:rsidTr="00A4355A" w14:paraId="4D093F8A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29A43893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:rsidR="00542574" w:rsidP="00BD3957" w:rsidRDefault="00542574" w14:paraId="2946DB82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C698EC1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6064F284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:rsidR="00542574" w:rsidP="00BD3957" w:rsidRDefault="00542574" w14:paraId="5997CC1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0665A75C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BD3957" w14:paraId="399FCB09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:rsidR="00542574" w:rsidP="00BD3957" w:rsidRDefault="00542574" w14:paraId="110FFD37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9EC3D50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1E5701C2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:rsidR="00542574" w:rsidP="00BD3957" w:rsidRDefault="00542574" w14:paraId="6B699379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="00542574" w:rsidP="00A03C89" w:rsidRDefault="00D95801" w14:paraId="31549780" w14:textId="77777777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Pr="00C17B3B" w:rsidR="00C17B3B" w:rsidTr="45076EC7" w14:paraId="76A61CE1" w14:textId="77777777">
        <w:tc>
          <w:tcPr>
            <w:tcW w:w="7792" w:type="dxa"/>
            <w:shd w:val="clear" w:color="auto" w:fill="F9C66B" w:themeFill="accent6"/>
            <w:tcMar/>
          </w:tcPr>
          <w:p w:rsidRPr="00A4355A" w:rsidR="00C17B3B" w:rsidP="00BD3957" w:rsidRDefault="00C83E04" w14:paraId="2074FC1F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  <w:tcMar/>
          </w:tcPr>
          <w:p w:rsidRPr="00A4355A" w:rsidR="00C17B3B" w:rsidP="00BD3957" w:rsidRDefault="00C83E04" w14:paraId="2D85E250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:rsidTr="45076EC7" w14:paraId="7CB43D88" w14:textId="77777777">
        <w:tc>
          <w:tcPr>
            <w:tcW w:w="7792" w:type="dxa"/>
            <w:tcMar/>
          </w:tcPr>
          <w:p w:rsidR="00C17B3B" w:rsidP="00BD3957" w:rsidRDefault="00C17B3B" w14:paraId="7BE8FFE9" w14:textId="77777777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  <w:tcMar/>
          </w:tcPr>
          <w:p w:rsidR="00C17B3B" w:rsidP="00BD3957" w:rsidRDefault="00C17B3B" w14:paraId="3FE9F23F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4DE8EB6D" w14:textId="77777777">
        <w:tc>
          <w:tcPr>
            <w:tcW w:w="7792" w:type="dxa"/>
            <w:tcMar/>
          </w:tcPr>
          <w:p w:rsidR="00C17B3B" w:rsidP="00BD3957" w:rsidRDefault="00C17B3B" w14:paraId="46135CAD" w14:textId="710930B7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>Tekniske og faglige kvalifikasjoner</w:t>
            </w:r>
            <w:r w:rsidR="00C17B3B">
              <w:rPr/>
              <w:t xml:space="preserve"> </w:t>
            </w:r>
            <w:r w:rsidRPr="45076EC7" w:rsidR="00C17B3B">
              <w:rPr>
                <w:i w:val="1"/>
                <w:iCs w:val="1"/>
                <w:color w:val="0070C0"/>
              </w:rPr>
              <w:t>[</w:t>
            </w:r>
            <w:r w:rsidRPr="45076EC7" w:rsidR="00C17B3B">
              <w:rPr>
                <w:i w:val="1"/>
                <w:iCs w:val="1"/>
                <w:color w:val="0070C0"/>
              </w:rPr>
              <w:t>spesifiser</w:t>
            </w:r>
            <w:r w:rsidRPr="45076EC7" w:rsidR="005B5882">
              <w:rPr>
                <w:i w:val="1"/>
                <w:iCs w:val="1"/>
                <w:color w:val="0070C0"/>
              </w:rPr>
              <w:t>er</w:t>
            </w:r>
            <w:r w:rsidRPr="45076EC7" w:rsidR="00C17B3B">
              <w:rPr>
                <w:i w:val="1"/>
                <w:iCs w:val="1"/>
                <w:color w:val="0070C0"/>
              </w:rPr>
              <w:t xml:space="preserve"> hvis flere krav til dette]</w:t>
            </w:r>
            <w:r w:rsidRPr="45076EC7" w:rsidR="00C17B3B">
              <w:rPr>
                <w:color w:val="0070C0"/>
              </w:rPr>
              <w:t xml:space="preserve"> </w:t>
            </w:r>
          </w:p>
        </w:tc>
        <w:tc>
          <w:tcPr>
            <w:tcW w:w="1417" w:type="dxa"/>
            <w:tcMar/>
          </w:tcPr>
          <w:p w:rsidR="00C17B3B" w:rsidP="00BD3957" w:rsidRDefault="00C17B3B" w14:paraId="1F72F646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40DDE86B" w14:textId="77777777">
        <w:tc>
          <w:tcPr>
            <w:tcW w:w="7792" w:type="dxa"/>
            <w:tcMar/>
          </w:tcPr>
          <w:p w:rsidR="00C17B3B" w:rsidP="00BD3957" w:rsidRDefault="00C17B3B" w14:paraId="1DBD83DE" w14:textId="079C94E9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 xml:space="preserve">Tekniske og faglige kvalifikasjoner </w:t>
            </w:r>
            <w:r w:rsidRPr="45076EC7" w:rsidR="005B5882">
              <w:rPr>
                <w:i w:val="1"/>
                <w:iCs w:val="1"/>
                <w:color w:val="0070C0"/>
              </w:rPr>
              <w:t>[spesifiserer hvis flere krav til dette]</w:t>
            </w:r>
          </w:p>
        </w:tc>
        <w:tc>
          <w:tcPr>
            <w:tcW w:w="1417" w:type="dxa"/>
            <w:tcMar/>
          </w:tcPr>
          <w:p w:rsidR="00C17B3B" w:rsidP="00BD3957" w:rsidRDefault="00C17B3B" w14:paraId="08CE6F91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3BFBC091" w14:textId="77777777">
        <w:tc>
          <w:tcPr>
            <w:tcW w:w="7792" w:type="dxa"/>
            <w:tcMar/>
          </w:tcPr>
          <w:p w:rsidR="00C17B3B" w:rsidP="00BD3957" w:rsidRDefault="00C17B3B" w14:paraId="2A7102E5" w14:textId="35025598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>Teknisk</w:t>
            </w:r>
            <w:r w:rsidR="00C17B3B">
              <w:rPr/>
              <w:t xml:space="preserve">e og faglige kvalifikasjoner </w:t>
            </w:r>
            <w:r w:rsidRPr="45076EC7" w:rsidR="005B5882">
              <w:rPr>
                <w:i w:val="1"/>
                <w:iCs w:val="1"/>
                <w:color w:val="0070C0"/>
              </w:rPr>
              <w:t>[spesifiserer hvis flere krav til dette]</w:t>
            </w:r>
          </w:p>
        </w:tc>
        <w:tc>
          <w:tcPr>
            <w:tcW w:w="1417" w:type="dxa"/>
            <w:tcMar/>
          </w:tcPr>
          <w:p w:rsidR="00C17B3B" w:rsidP="00BD3957" w:rsidRDefault="00C17B3B" w14:paraId="61CDCEA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Pr="008620B7" w:rsidR="008620B7" w:rsidP="008620B7" w:rsidRDefault="005B5882" w14:paraId="58C801BE" w14:textId="77777777">
      <w:pPr>
        <w:spacing w:after="0" w:line="240" w:lineRule="auto"/>
        <w:rPr>
          <w:rFonts w:ascii="Segoe UI" w:hAnsi="Segoe UI" w:eastAsia="Times New Roman" w:cs="Segoe UI"/>
          <w:szCs w:val="20"/>
          <w:lang w:eastAsia="nb-NO"/>
        </w:rPr>
      </w:pPr>
      <w:r>
        <w:br/>
      </w:r>
      <w:r w:rsidRPr="00222C85" w:rsidR="008620B7">
        <w:t>Oppdragsgiver gjør oppmerksom på at d</w:t>
      </w:r>
      <w:r w:rsidRPr="008620B7" w:rsid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Pr="00222C85" w:rsidR="008620B7">
        <w:t>.</w:t>
      </w:r>
    </w:p>
    <w:p w:rsidR="00FE318A" w:rsidP="00222C85" w:rsidRDefault="00C17B3B" w14:paraId="56F5BF7C" w14:textId="77777777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Pr="00C17B3B" w:rsidR="00BD3957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:rsidR="004647A5" w:rsidP="00BD3957" w:rsidRDefault="00FE318A" w14:paraId="4C691FC2" w14:textId="7777777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</w:r>
      <w:r>
        <w:t>--------------------------------------------------------------------------------------</w:t>
      </w:r>
    </w:p>
    <w:p w:rsidR="00BD3957" w:rsidP="00C83E04" w:rsidRDefault="00FE318A" w14:paraId="22990966" w14:textId="77777777">
      <w:pPr>
        <w:tabs>
          <w:tab w:val="left" w:pos="2520"/>
        </w:tabs>
        <w:spacing w:after="0"/>
      </w:pPr>
      <w:r>
        <w:t>Dato</w:t>
      </w:r>
      <w:r>
        <w:tab/>
      </w:r>
      <w:r>
        <w:tab/>
      </w:r>
      <w:r>
        <w:t>Navn / tittel (har signaturrett for støttevirksomhet)</w:t>
      </w:r>
      <w:r w:rsidR="00542574">
        <w:tab/>
      </w:r>
    </w:p>
    <w:p w:rsidR="004647A5" w:rsidP="00C83E04" w:rsidRDefault="004647A5" w14:paraId="6BB9E253" w14:textId="77777777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242F82" w:rsidP="005D093C" w:rsidRDefault="00242F82" w14:paraId="7EF5B094" w14:textId="77777777">
      <w:pPr>
        <w:spacing w:after="0" w:line="240" w:lineRule="auto"/>
      </w:pPr>
      <w:r>
        <w:separator/>
      </w:r>
    </w:p>
  </w:endnote>
  <w:endnote w:type="continuationSeparator" w:id="0">
    <w:p w:rsidR="00242F82" w:rsidP="005D093C" w:rsidRDefault="00242F82" w14:paraId="113C67BE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00000007" w:usb1="00000001" w:usb2="00000000" w:usb3="00000000" w:csb0="00000093" w:csb1="00000000"/>
    <w:embedRegular w:fontKey="{4D7FC737-B73C-47E7-812F-39DFDCBB4AEF}" r:id="rId1"/>
    <w:embedBold w:fontKey="{5483B450-DFA5-4EA0-B3FE-05E0A711F08F}" r:id="rId2"/>
    <w:embedItalic w:fontKey="{A436EA50-854C-4C75-88FC-BC195694E6E3}" r:id="rId3"/>
    <w:embedBoldItalic w:fontKey="{21C7639C-B451-4F23-A73F-D8AC6D973EDA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E881A3B9-B0E4-430F-8E30-5393B5C0DAF3}" r:id="rId5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0A59159C-A07B-4F46-AB93-BE560414EC71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6537F28F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07459315" w14:textId="77777777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44A50" w:rsidP="00C3116A" w:rsidRDefault="00D44A50" w14:paraId="44E871BC" w14:textId="77777777">
    <w:pPr>
      <w:pStyle w:val="Bunntekst"/>
    </w:pPr>
  </w:p>
  <w:p w:rsidRPr="00C3116A" w:rsidR="002E3185" w:rsidP="00C3116A" w:rsidRDefault="002E3185" w14:paraId="144A5D23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242F82" w:rsidP="005D093C" w:rsidRDefault="00242F82" w14:paraId="5DD44AF2" w14:textId="77777777">
      <w:pPr>
        <w:spacing w:after="0" w:line="240" w:lineRule="auto"/>
      </w:pPr>
      <w:r>
        <w:separator/>
      </w:r>
    </w:p>
  </w:footnote>
  <w:footnote w:type="continuationSeparator" w:id="0">
    <w:p w:rsidR="00242F82" w:rsidP="005D093C" w:rsidRDefault="00242F82" w14:paraId="644BAD84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70DF9E56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03C89" w:rsidP="00A03C89" w:rsidRDefault="00A03C89" w14:paraId="6DFB9E20" w14:textId="77777777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D44A50" w:rsidRDefault="00A67238" w14:paraId="3387D78B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embedTrueTypeFonts/>
  <w:hideSpellingErrors/>
  <w:hideGrammaticalError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E3185"/>
    <w:rsid w:val="00325D5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651D4"/>
    <w:rsid w:val="00D8326C"/>
    <w:rsid w:val="00D95801"/>
    <w:rsid w:val="00DC5A90"/>
    <w:rsid w:val="00E51F3C"/>
    <w:rsid w:val="00E908FC"/>
    <w:rsid w:val="00F25DC9"/>
    <w:rsid w:val="00FB5530"/>
    <w:rsid w:val="00FC72AE"/>
    <w:rsid w:val="00FD7882"/>
    <w:rsid w:val="00FE318A"/>
    <w:rsid w:val="00FF28C1"/>
    <w:rsid w:val="0641EE27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  <w:rsid w:val="71B1A3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qFormat="1"/>
    <w:lsdException w:name="heading 4" w:uiPriority="0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Tabellrutenett1" w:customStyle="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lrutenett2" w:customStyle="1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color="2A2859" w:themeColor="text2" w:sz="4" w:space="1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styleId="Overskrift3Tegn" w:customStyle="1">
    <w:name w:val="Overskrift 3 Tegn"/>
    <w:basedOn w:val="Standardskriftforavsnitt"/>
    <w:link w:val="Overskrift3"/>
    <w:rsid w:val="004647A5"/>
    <w:rPr>
      <w:rFonts w:ascii="Oslo Sans Office" w:hAnsi="Oslo Sans Office" w:cs="Times New Roman" w:eastAsiaTheme="majorEastAsia"/>
      <w:b/>
      <w:bCs/>
      <w:sz w:val="26"/>
      <w:szCs w:val="26"/>
    </w:rPr>
  </w:style>
  <w:style w:type="character" w:styleId="Overskrift4Tegn" w:customStyle="1">
    <w:name w:val="Overskrift 4 Tegn"/>
    <w:basedOn w:val="Standardskriftforavsnitt"/>
    <w:link w:val="Overskrift4"/>
    <w:rsid w:val="004647A5"/>
    <w:rPr>
      <w:rFonts w:ascii="Oslo Sans Office" w:hAnsi="Oslo Sans Office" w:cs="Times New Roman" w:eastAsiaTheme="majorEastAsia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tyles" Target="style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numbering" Target="numbering.xml" Id="rId7" /><Relationship Type="http://schemas.openxmlformats.org/officeDocument/2006/relationships/endnotes" Target="endnotes.xml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footnotes" Target="foot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webSettings" Target="webSetting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settings" Target="settings.xml" Id="rId9" /><Relationship Type="http://schemas.openxmlformats.org/officeDocument/2006/relationships/header" Target="header2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4234E43F103DF4E8E55E66513104A06" ma:contentTypeVersion="18" ma:contentTypeDescription="Opprett et nytt dokument." ma:contentTypeScope="" ma:versionID="1dfc413af288a73e1b57c54e0b414190">
  <xsd:schema xmlns:xsd="http://www.w3.org/2001/XMLSchema" xmlns:xs="http://www.w3.org/2001/XMLSchema" xmlns:p="http://schemas.microsoft.com/office/2006/metadata/properties" xmlns:ns2="d470e98e-1113-4845-8d86-df8e0aa7f6f0" xmlns:ns3="c7d12493-96ee-42f8-bf63-ed4e3c155821" targetNamespace="http://schemas.microsoft.com/office/2006/metadata/properties" ma:root="true" ma:fieldsID="82e612ee08f3c5b2b403e958c580c165" ns2:_="" ns3:_="">
    <xsd:import namespace="d470e98e-1113-4845-8d86-df8e0aa7f6f0"/>
    <xsd:import namespace="c7d12493-96ee-42f8-bf63-ed4e3c15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Sorteretternummer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70e98e-1113-4845-8d86-df8e0aa7f6f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orteretternummer" ma:index="14" nillable="true" ma:displayName="Sorter etter nummer" ma:format="Dropdown" ma:internalName="Sorteretternummer" ma:percentage="FALSE">
      <xsd:simpleType>
        <xsd:restriction base="dms:Number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d12493-96ee-42f8-bf63-ed4e3c15582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c69fa3e6-859c-4dc3-91e7-a178f62c0fcd}" ma:internalName="TaxCatchAll" ma:showField="CatchAllData" ma:web="c7d12493-96ee-42f8-bf63-ed4e3c15582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root>
</root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7d12493-96ee-42f8-bf63-ed4e3c155821" xsi:nil="true"/>
    <lcf76f155ced4ddcb4097134ff3c332f xmlns="d470e98e-1113-4845-8d86-df8e0aa7f6f0">
      <Terms xmlns="http://schemas.microsoft.com/office/infopath/2007/PartnerControls"/>
    </lcf76f155ced4ddcb4097134ff3c332f>
    <Sorteretternummer xmlns="d470e98e-1113-4845-8d86-df8e0aa7f6f0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48A3955-8B71-46B0-8282-66EA202767B2}"/>
</file>

<file path=customXml/itemProps2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customXml/itemProps5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80EF23A7-C8FC-4E1F-9AA2-7C69E363AB71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Oslo Tomt dokument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Cecilie Trehjørningen</dc:creator>
  <lastModifiedBy>Morten August Engan</lastModifiedBy>
  <revision>5</revision>
  <dcterms:created xsi:type="dcterms:W3CDTF">2023-02-08T10:28:00.0000000Z</dcterms:created>
  <dcterms:modified xsi:type="dcterms:W3CDTF">2026-06-18T07:52:59.7179220Z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0x01010044234E43F103DF4E8E55E66513104A06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</Properties>
</file>